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E43" w:rsidRDefault="001B7E43" w:rsidP="00C4228B">
      <w:pPr>
        <w:spacing w:afterLines="50" w:line="600" w:lineRule="exac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附件</w:t>
      </w:r>
      <w:r>
        <w:rPr>
          <w:rFonts w:ascii="Times New Roman" w:eastAsia="黑体" w:hAnsi="Times New Roman"/>
          <w:sz w:val="32"/>
          <w:szCs w:val="32"/>
        </w:rPr>
        <w:t>2</w:t>
      </w:r>
    </w:p>
    <w:p w:rsidR="001B7E43" w:rsidRDefault="001B7E43" w:rsidP="00C4228B">
      <w:pPr>
        <w:spacing w:afterLines="50" w:line="600" w:lineRule="exact"/>
        <w:jc w:val="center"/>
        <w:rPr>
          <w:rFonts w:ascii="Times New Roman" w:eastAsia="仿宋_GB2312" w:hAnsi="Times New Roman"/>
          <w:sz w:val="24"/>
        </w:rPr>
      </w:pPr>
      <w:r>
        <w:rPr>
          <w:rFonts w:ascii="Times New Roman" w:eastAsia="方正小标宋_GBK" w:hAnsi="Times New Roman" w:hint="eastAsia"/>
          <w:sz w:val="36"/>
          <w:szCs w:val="36"/>
        </w:rPr>
        <w:t>部门整体支出绩效评价基础数据表</w:t>
      </w:r>
    </w:p>
    <w:tbl>
      <w:tblPr>
        <w:tblW w:w="9673" w:type="dxa"/>
        <w:jc w:val="center"/>
        <w:tblLayout w:type="fixed"/>
        <w:tblLook w:val="00A0"/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 w:rsidR="001B7E43">
        <w:trPr>
          <w:trHeight w:val="397"/>
          <w:jc w:val="center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E43" w:rsidRDefault="001B7E4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7E43" w:rsidRDefault="001B7E43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7E43" w:rsidRDefault="001B7E43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2022</w:t>
            </w:r>
            <w:r>
              <w:rPr>
                <w:rFonts w:ascii="Times New Roman" w:eastAsia="仿宋_GB2312" w:hAnsi="Times New Roman" w:hint="eastAsia"/>
                <w:b/>
                <w:bCs/>
                <w:sz w:val="20"/>
                <w:szCs w:val="20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7E43" w:rsidRDefault="001B7E43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b/>
                <w:bCs/>
                <w:sz w:val="20"/>
                <w:szCs w:val="20"/>
              </w:rPr>
              <w:t>控制率</w:t>
            </w:r>
          </w:p>
        </w:tc>
      </w:tr>
      <w:tr w:rsidR="001B7E43">
        <w:trPr>
          <w:trHeight w:val="397"/>
          <w:jc w:val="center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E43" w:rsidRDefault="001B7E43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7E43" w:rsidRDefault="001B7E4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7E43" w:rsidRDefault="001B7E4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7E43" w:rsidRDefault="001B7E4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 xml:space="preserve">　</w:t>
            </w:r>
          </w:p>
        </w:tc>
      </w:tr>
      <w:tr w:rsidR="001B7E43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E43" w:rsidRDefault="001B7E4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B7E43" w:rsidRDefault="001B7E43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2021</w:t>
            </w:r>
            <w:r>
              <w:rPr>
                <w:rFonts w:ascii="Times New Roman" w:eastAsia="仿宋_GB2312" w:hAnsi="Times New Roman" w:hint="eastAsia"/>
                <w:b/>
                <w:bCs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B7E43" w:rsidRDefault="001B7E43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2022</w:t>
            </w:r>
            <w:r>
              <w:rPr>
                <w:rFonts w:ascii="Times New Roman" w:eastAsia="仿宋_GB2312" w:hAnsi="Times New Roman" w:hint="eastAsia"/>
                <w:b/>
                <w:bCs/>
                <w:sz w:val="20"/>
                <w:szCs w:val="20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B7E43" w:rsidRDefault="001B7E43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2022</w:t>
            </w:r>
            <w:r>
              <w:rPr>
                <w:rFonts w:ascii="Times New Roman" w:eastAsia="仿宋_GB2312" w:hAnsi="Times New Roman" w:hint="eastAsia"/>
                <w:b/>
                <w:bCs/>
                <w:sz w:val="20"/>
                <w:szCs w:val="20"/>
              </w:rPr>
              <w:t>年决算数</w:t>
            </w:r>
          </w:p>
        </w:tc>
      </w:tr>
      <w:tr w:rsidR="001B7E43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E43" w:rsidRDefault="001B7E43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B7E43" w:rsidRDefault="001B7E4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17.16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B7E43" w:rsidRDefault="001B7E4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5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B7E43" w:rsidRDefault="001B7E4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5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 xml:space="preserve">　</w:t>
            </w:r>
          </w:p>
        </w:tc>
      </w:tr>
      <w:tr w:rsidR="001B7E43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E43" w:rsidRDefault="001B7E43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1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、公务用车购置和维护经费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B7E43" w:rsidRDefault="001B7E4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16.16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B7E43" w:rsidRDefault="001B7E4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5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B7E43" w:rsidRDefault="001B7E4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5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 xml:space="preserve">　</w:t>
            </w:r>
          </w:p>
        </w:tc>
      </w:tr>
      <w:tr w:rsidR="001B7E43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E43" w:rsidRDefault="001B7E43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   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其中：公车购置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B7E43" w:rsidRDefault="001B7E4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B7E43" w:rsidRDefault="001B7E4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B7E43" w:rsidRDefault="001B7E4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 xml:space="preserve">　</w:t>
            </w:r>
          </w:p>
        </w:tc>
      </w:tr>
      <w:tr w:rsidR="001B7E43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E43" w:rsidRDefault="001B7E43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         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公车运行维护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B7E43" w:rsidRDefault="001B7E4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16.16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B7E43" w:rsidRDefault="001B7E4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5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B7E43" w:rsidRDefault="001B7E4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 xml:space="preserve">　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5</w:t>
            </w:r>
          </w:p>
        </w:tc>
      </w:tr>
      <w:tr w:rsidR="001B7E43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E43" w:rsidRDefault="001B7E43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2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、出国经费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B7E43" w:rsidRDefault="001B7E4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B7E43" w:rsidRDefault="001B7E4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B7E43" w:rsidRDefault="001B7E4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 xml:space="preserve">　</w:t>
            </w:r>
          </w:p>
        </w:tc>
      </w:tr>
      <w:tr w:rsidR="001B7E43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E43" w:rsidRDefault="001B7E43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3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、公务接待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B7E43" w:rsidRDefault="001B7E4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1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B7E43" w:rsidRDefault="001B7E4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 xml:space="preserve">　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B7E43" w:rsidRDefault="001B7E4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0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 xml:space="preserve">　</w:t>
            </w:r>
          </w:p>
        </w:tc>
      </w:tr>
      <w:tr w:rsidR="001B7E43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E43" w:rsidRDefault="001B7E43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B7E43" w:rsidRDefault="001B7E4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3774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B7E43" w:rsidRDefault="001B7E4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2682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B7E43" w:rsidRDefault="001B7E4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2682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 xml:space="preserve">　</w:t>
            </w:r>
          </w:p>
        </w:tc>
      </w:tr>
      <w:tr w:rsidR="001B7E43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E43" w:rsidRDefault="001B7E43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1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、业务工作经费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B7E43" w:rsidRDefault="001B7E4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B7E43" w:rsidRDefault="001B7E4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B7E43" w:rsidRDefault="001B7E4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 xml:space="preserve">　</w:t>
            </w:r>
          </w:p>
        </w:tc>
      </w:tr>
      <w:tr w:rsidR="001B7E43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E43" w:rsidRDefault="001B7E43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2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、运行维护经费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B7E43" w:rsidRDefault="001B7E4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B7E43" w:rsidRDefault="001B7E4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B7E43" w:rsidRDefault="001B7E4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 xml:space="preserve">　</w:t>
            </w:r>
          </w:p>
        </w:tc>
      </w:tr>
      <w:tr w:rsidR="001B7E43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E43" w:rsidRDefault="001B7E43" w:rsidP="00E201A3">
            <w:pPr>
              <w:widowControl/>
              <w:ind w:firstLineChars="200" w:firstLine="400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3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、基本建设类项目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B7E43" w:rsidRDefault="001B7E4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3673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B7E43" w:rsidRDefault="001B7E4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1451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B7E43" w:rsidRDefault="001B7E4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1451</w:t>
            </w:r>
          </w:p>
        </w:tc>
      </w:tr>
      <w:tr w:rsidR="001B7E43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E43" w:rsidRDefault="001B7E43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B7E43" w:rsidRDefault="001B7E4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B7E43" w:rsidRDefault="001B7E4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B7E43" w:rsidRDefault="001B7E4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 xml:space="preserve">　</w:t>
            </w:r>
          </w:p>
        </w:tc>
      </w:tr>
      <w:tr w:rsidR="001B7E43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E43" w:rsidRDefault="001B7E4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B7E43" w:rsidRDefault="001B7E4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B7E43" w:rsidRDefault="001B7E4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B7E43" w:rsidRDefault="001B7E4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</w:tr>
      <w:tr w:rsidR="001B7E43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E43" w:rsidRDefault="001B7E43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B7E43" w:rsidRDefault="001B7E4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17.83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B7E43" w:rsidRDefault="001B7E4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14.61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B7E43" w:rsidRDefault="001B7E4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14.61</w:t>
            </w:r>
          </w:p>
        </w:tc>
      </w:tr>
      <w:tr w:rsidR="001B7E43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E43" w:rsidRDefault="001B7E43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其中：办公经费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B7E43" w:rsidRPr="00C74470" w:rsidRDefault="001B7E4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17.83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B7E43" w:rsidRPr="00C74470" w:rsidRDefault="001B7E4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2.37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B7E43" w:rsidRPr="00C74470" w:rsidRDefault="001B7E4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2.37</w:t>
            </w:r>
          </w:p>
        </w:tc>
      </w:tr>
      <w:tr w:rsidR="001B7E43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E43" w:rsidRDefault="001B7E43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      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水费、电费、差旅费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B7E43" w:rsidRPr="00C74470" w:rsidRDefault="001B7E43" w:rsidP="00BF1EC6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C74470">
              <w:rPr>
                <w:rFonts w:ascii="Times New Roman" w:eastAsia="仿宋_GB2312" w:hAnsi="Times New Roman"/>
                <w:sz w:val="20"/>
                <w:szCs w:val="20"/>
              </w:rPr>
              <w:t>2.16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B7E43" w:rsidRPr="00C74470" w:rsidRDefault="001B7E43" w:rsidP="00BF1EC6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B7E43" w:rsidRPr="00C74470" w:rsidRDefault="001B7E43" w:rsidP="00BF1EC6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color w:val="FF0000"/>
                <w:sz w:val="20"/>
                <w:szCs w:val="20"/>
              </w:rPr>
              <w:t xml:space="preserve">　</w:t>
            </w:r>
            <w:r w:rsidRPr="00C74470">
              <w:rPr>
                <w:rFonts w:ascii="Times New Roman" w:eastAsia="仿宋_GB2312" w:hAnsi="Times New Roman"/>
                <w:sz w:val="20"/>
                <w:szCs w:val="20"/>
              </w:rPr>
              <w:t>0</w:t>
            </w:r>
          </w:p>
        </w:tc>
      </w:tr>
      <w:tr w:rsidR="001B7E43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E43" w:rsidRDefault="001B7E43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      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会议费、培训费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B7E43" w:rsidRPr="00C74470" w:rsidRDefault="001B7E4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C74470">
              <w:rPr>
                <w:rFonts w:ascii="Times New Roman" w:eastAsia="仿宋_GB2312" w:hAnsi="Times New Roman" w:hint="eastAsia"/>
                <w:sz w:val="20"/>
                <w:szCs w:val="20"/>
              </w:rPr>
              <w:t xml:space="preserve">　</w:t>
            </w:r>
            <w:r w:rsidRPr="00C74470">
              <w:rPr>
                <w:rFonts w:ascii="Times New Roman" w:eastAsia="仿宋_GB2312" w:hAnsi="Times New Roman"/>
                <w:sz w:val="20"/>
                <w:szCs w:val="20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B7E43" w:rsidRPr="00C74470" w:rsidRDefault="001B7E4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C74470">
              <w:rPr>
                <w:rFonts w:ascii="Times New Roman" w:eastAsia="仿宋_GB2312" w:hAnsi="Times New Roman" w:hint="eastAsia"/>
                <w:sz w:val="20"/>
                <w:szCs w:val="20"/>
              </w:rPr>
              <w:t xml:space="preserve">　</w:t>
            </w:r>
            <w:r w:rsidRPr="00C74470">
              <w:rPr>
                <w:rFonts w:ascii="Times New Roman" w:eastAsia="仿宋_GB2312" w:hAnsi="Times New Roman"/>
                <w:sz w:val="20"/>
                <w:szCs w:val="20"/>
              </w:rPr>
              <w:t>2.5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B7E43" w:rsidRPr="00C74470" w:rsidRDefault="001B7E4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C74470">
              <w:rPr>
                <w:rFonts w:ascii="Times New Roman" w:eastAsia="仿宋_GB2312" w:hAnsi="Times New Roman"/>
                <w:sz w:val="20"/>
                <w:szCs w:val="20"/>
              </w:rPr>
              <w:t>2.5</w:t>
            </w:r>
            <w:r w:rsidRPr="00C74470">
              <w:rPr>
                <w:rFonts w:ascii="Times New Roman" w:eastAsia="仿宋_GB2312" w:hAnsi="Times New Roman" w:hint="eastAsia"/>
                <w:sz w:val="20"/>
                <w:szCs w:val="20"/>
              </w:rPr>
              <w:t xml:space="preserve">　</w:t>
            </w:r>
          </w:p>
        </w:tc>
      </w:tr>
      <w:tr w:rsidR="001B7E43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E43" w:rsidRDefault="001B7E43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B7E43" w:rsidRDefault="001B7E4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B7E43" w:rsidRDefault="001B7E4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B7E43" w:rsidRDefault="001B7E4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 xml:space="preserve">　</w:t>
            </w:r>
          </w:p>
        </w:tc>
      </w:tr>
      <w:tr w:rsidR="001B7E43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E43" w:rsidRDefault="001B7E43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部门基本支出预算调整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B7E43" w:rsidRDefault="001B7E4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B7E43" w:rsidRDefault="001B7E4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B7E43" w:rsidRDefault="001B7E4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 xml:space="preserve">　</w:t>
            </w:r>
          </w:p>
        </w:tc>
      </w:tr>
      <w:tr w:rsidR="001B7E43">
        <w:trPr>
          <w:trHeight w:val="777"/>
          <w:jc w:val="center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E43" w:rsidRDefault="001B7E4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楼堂馆所控制情况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br/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（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2022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7E43" w:rsidRDefault="001B7E43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bCs/>
                <w:sz w:val="20"/>
                <w:szCs w:val="20"/>
              </w:rPr>
              <w:t>批复规模</w:t>
            </w: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br/>
            </w:r>
            <w:r>
              <w:rPr>
                <w:rFonts w:ascii="Times New Roman" w:eastAsia="仿宋_GB2312" w:hAnsi="Times New Roman" w:hint="eastAsia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 w:hint="eastAsia"/>
                <w:bCs/>
                <w:sz w:val="20"/>
                <w:szCs w:val="20"/>
              </w:rPr>
              <w:t>㎡</w:t>
            </w:r>
            <w:r>
              <w:rPr>
                <w:rFonts w:ascii="Times New Roman" w:eastAsia="仿宋_GB2312" w:hAnsi="Times New Roman" w:hint="eastAsia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7E43" w:rsidRDefault="001B7E43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 w:hint="eastAsia"/>
                <w:bCs/>
                <w:sz w:val="20"/>
                <w:szCs w:val="20"/>
              </w:rPr>
              <w:t>㎡</w:t>
            </w:r>
            <w:r>
              <w:rPr>
                <w:rFonts w:ascii="Times New Roman" w:eastAsia="仿宋_GB2312" w:hAnsi="Times New Roman" w:hint="eastAsia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7E43" w:rsidRDefault="001B7E43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7E43" w:rsidRDefault="001B7E43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7E43" w:rsidRDefault="001B7E43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7E43" w:rsidRDefault="001B7E43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bCs/>
                <w:sz w:val="20"/>
                <w:szCs w:val="20"/>
              </w:rPr>
              <w:t>投资概算控制率</w:t>
            </w:r>
          </w:p>
        </w:tc>
      </w:tr>
      <w:tr w:rsidR="001B7E43">
        <w:trPr>
          <w:trHeight w:val="454"/>
          <w:jc w:val="center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E43" w:rsidRDefault="001B7E43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7E43" w:rsidRDefault="001B7E4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 xml:space="preserve">　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7E43" w:rsidRDefault="001B7E43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 xml:space="preserve"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7E43" w:rsidRDefault="001B7E43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 xml:space="preserve"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7E43" w:rsidRDefault="001B7E43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 xml:space="preserve"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7E43" w:rsidRDefault="001B7E43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7E43" w:rsidRDefault="001B7E43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 xml:space="preserve">　</w:t>
            </w:r>
          </w:p>
        </w:tc>
      </w:tr>
      <w:tr w:rsidR="001B7E43">
        <w:trPr>
          <w:trHeight w:val="756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E43" w:rsidRDefault="001B7E4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B7E43" w:rsidRDefault="001B7E4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 xml:space="preserve">　</w:t>
            </w:r>
          </w:p>
        </w:tc>
      </w:tr>
    </w:tbl>
    <w:p w:rsidR="001B7E43" w:rsidRDefault="001B7E43">
      <w:pPr>
        <w:widowControl/>
        <w:jc w:val="left"/>
        <w:rPr>
          <w:rFonts w:ascii="Times New Roman" w:eastAsia="仿宋_GB2312" w:hAnsi="Times New Roman"/>
          <w:sz w:val="22"/>
        </w:rPr>
      </w:pPr>
    </w:p>
    <w:p w:rsidR="001B7E43" w:rsidRDefault="001B7E43">
      <w:pPr>
        <w:widowControl/>
        <w:jc w:val="left"/>
        <w:rPr>
          <w:rFonts w:ascii="Times New Roman" w:eastAsia="仿宋_GB2312" w:hAnsi="Times New Roman"/>
          <w:sz w:val="22"/>
        </w:rPr>
      </w:pPr>
      <w:r>
        <w:rPr>
          <w:rFonts w:ascii="Times New Roman" w:eastAsia="仿宋_GB2312" w:hAnsi="Times New Roman" w:hint="eastAsia"/>
          <w:sz w:val="22"/>
        </w:rPr>
        <w:t>说明：</w:t>
      </w:r>
      <w:r>
        <w:rPr>
          <w:rFonts w:ascii="Times New Roman" w:eastAsia="仿宋_GB2312" w:hAnsi="Times New Roman"/>
          <w:sz w:val="22"/>
        </w:rPr>
        <w:t>“</w:t>
      </w:r>
      <w:r>
        <w:rPr>
          <w:rFonts w:ascii="Times New Roman" w:eastAsia="仿宋_GB2312" w:hAnsi="Times New Roman" w:hint="eastAsia"/>
          <w:sz w:val="22"/>
        </w:rPr>
        <w:t>项目支出</w:t>
      </w:r>
      <w:r>
        <w:rPr>
          <w:rFonts w:ascii="Times New Roman" w:eastAsia="仿宋_GB2312" w:hAnsi="Times New Roman"/>
          <w:sz w:val="22"/>
        </w:rPr>
        <w:t>”</w:t>
      </w:r>
      <w:r>
        <w:rPr>
          <w:rFonts w:ascii="Times New Roman" w:eastAsia="仿宋_GB2312" w:hAnsi="Times New Roman" w:hint="eastAsia"/>
          <w:sz w:val="22"/>
        </w:rPr>
        <w:t>需要填报基本支出以外的所有项目支出情况，</w:t>
      </w:r>
      <w:r>
        <w:rPr>
          <w:rFonts w:ascii="Times New Roman" w:eastAsia="仿宋_GB2312" w:hAnsi="Times New Roman"/>
          <w:sz w:val="22"/>
        </w:rPr>
        <w:t>“</w:t>
      </w:r>
      <w:r>
        <w:rPr>
          <w:rFonts w:ascii="Times New Roman" w:eastAsia="仿宋_GB2312" w:hAnsi="Times New Roman" w:hint="eastAsia"/>
          <w:sz w:val="22"/>
        </w:rPr>
        <w:t>公用经费</w:t>
      </w:r>
      <w:r>
        <w:rPr>
          <w:rFonts w:ascii="Times New Roman" w:eastAsia="仿宋_GB2312" w:hAnsi="Times New Roman"/>
          <w:sz w:val="22"/>
        </w:rPr>
        <w:t>”</w:t>
      </w:r>
      <w:r>
        <w:rPr>
          <w:rFonts w:ascii="Times New Roman" w:eastAsia="仿宋_GB2312" w:hAnsi="Times New Roman" w:hint="eastAsia"/>
          <w:sz w:val="22"/>
        </w:rPr>
        <w:t>填报基本支出中的一般商品和服务支出。</w:t>
      </w:r>
    </w:p>
    <w:p w:rsidR="001B7E43" w:rsidRDefault="001B7E43">
      <w:pPr>
        <w:widowControl/>
        <w:jc w:val="left"/>
        <w:rPr>
          <w:rFonts w:ascii="Times New Roman" w:eastAsia="仿宋_GB2312" w:hAnsi="Times New Roman"/>
          <w:sz w:val="22"/>
        </w:rPr>
      </w:pPr>
    </w:p>
    <w:p w:rsidR="001B7E43" w:rsidRDefault="001B7E43">
      <w:r>
        <w:rPr>
          <w:rFonts w:ascii="Times New Roman" w:eastAsia="仿宋_GB2312" w:hAnsi="Times New Roman" w:hint="eastAsia"/>
          <w:sz w:val="22"/>
        </w:rPr>
        <w:t>填表人：</w:t>
      </w:r>
      <w:r>
        <w:rPr>
          <w:rFonts w:ascii="Times New Roman" w:eastAsia="仿宋_GB2312" w:hAnsi="Times New Roman"/>
          <w:sz w:val="22"/>
        </w:rPr>
        <w:t xml:space="preserve">        </w:t>
      </w:r>
      <w:r>
        <w:rPr>
          <w:rFonts w:ascii="Times New Roman" w:eastAsia="仿宋_GB2312" w:hAnsi="Times New Roman" w:hint="eastAsia"/>
          <w:sz w:val="22"/>
        </w:rPr>
        <w:t>填报日期：</w:t>
      </w:r>
      <w:r>
        <w:rPr>
          <w:rFonts w:ascii="Times New Roman" w:eastAsia="仿宋_GB2312" w:hAnsi="Times New Roman"/>
          <w:sz w:val="22"/>
        </w:rPr>
        <w:t xml:space="preserve">          </w:t>
      </w:r>
      <w:r>
        <w:rPr>
          <w:rFonts w:ascii="Times New Roman" w:eastAsia="仿宋_GB2312" w:hAnsi="Times New Roman" w:hint="eastAsia"/>
          <w:sz w:val="22"/>
        </w:rPr>
        <w:t>联系电话：</w:t>
      </w:r>
      <w:r>
        <w:rPr>
          <w:rFonts w:ascii="Times New Roman" w:eastAsia="仿宋_GB2312" w:hAnsi="Times New Roman"/>
          <w:sz w:val="22"/>
        </w:rPr>
        <w:t xml:space="preserve">            </w:t>
      </w:r>
      <w:r>
        <w:rPr>
          <w:rFonts w:ascii="Times New Roman" w:eastAsia="仿宋_GB2312" w:hAnsi="Times New Roman" w:hint="eastAsia"/>
          <w:sz w:val="22"/>
        </w:rPr>
        <w:t>单位负责人签字：</w:t>
      </w:r>
    </w:p>
    <w:sectPr w:rsidR="001B7E43" w:rsidSect="00EB35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um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仿宋_GB2312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3373877"/>
    <w:rsid w:val="001B7E43"/>
    <w:rsid w:val="00372159"/>
    <w:rsid w:val="009B11F8"/>
    <w:rsid w:val="00BF1EC6"/>
    <w:rsid w:val="00C4228B"/>
    <w:rsid w:val="00C74470"/>
    <w:rsid w:val="00CC6FFC"/>
    <w:rsid w:val="00E201A3"/>
    <w:rsid w:val="00E92A7C"/>
    <w:rsid w:val="00EB3599"/>
    <w:rsid w:val="03373877"/>
    <w:rsid w:val="0AF86254"/>
    <w:rsid w:val="300D0066"/>
    <w:rsid w:val="6F8B3FC6"/>
    <w:rsid w:val="7CF214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3599"/>
    <w:pPr>
      <w:widowControl w:val="0"/>
      <w:jc w:val="both"/>
    </w:pPr>
    <w:rPr>
      <w:rFonts w:ascii="仿宋" w:hAnsi="仿宋"/>
      <w:kern w:val="0"/>
      <w:sz w:val="28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</TotalTime>
  <Pages>2</Pages>
  <Words>105</Words>
  <Characters>601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Microsoft</cp:lastModifiedBy>
  <cp:revision>5</cp:revision>
  <dcterms:created xsi:type="dcterms:W3CDTF">2022-04-06T07:35:00Z</dcterms:created>
  <dcterms:modified xsi:type="dcterms:W3CDTF">2023-09-20T05:10:00Z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31352C4B2677499D93ABC0CAAFCF19DC</vt:lpwstr>
  </property>
</Properties>
</file>